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D51B04" w14:textId="77777777" w:rsidR="00811DBD" w:rsidRDefault="00811DBD" w:rsidP="00811DB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UPPILBE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d.1483)</w:t>
      </w:r>
    </w:p>
    <w:p w14:paraId="677A1EB3" w14:textId="77777777" w:rsidR="00811DBD" w:rsidRDefault="00811DBD" w:rsidP="00811DB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Buckton.</w:t>
      </w:r>
    </w:p>
    <w:p w14:paraId="52F8A659" w14:textId="77777777" w:rsidR="00811DBD" w:rsidRDefault="00811DBD" w:rsidP="00811DBD">
      <w:pPr>
        <w:pStyle w:val="NoSpacing"/>
        <w:rPr>
          <w:rFonts w:cs="Times New Roman"/>
          <w:szCs w:val="24"/>
        </w:rPr>
      </w:pPr>
    </w:p>
    <w:p w14:paraId="281295B3" w14:textId="77777777" w:rsidR="00811DBD" w:rsidRDefault="00811DBD" w:rsidP="00811DBD">
      <w:pPr>
        <w:pStyle w:val="NoSpacing"/>
        <w:rPr>
          <w:rFonts w:cs="Times New Roman"/>
          <w:szCs w:val="24"/>
        </w:rPr>
      </w:pPr>
    </w:p>
    <w:p w14:paraId="6C05C70C" w14:textId="77777777" w:rsidR="00811DBD" w:rsidRDefault="00811DBD" w:rsidP="00811DB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Jun.</w:t>
      </w: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He made his Will.   (W.Y.R. p.173)</w:t>
      </w:r>
    </w:p>
    <w:p w14:paraId="34B1FB17" w14:textId="77777777" w:rsidR="00811DBD" w:rsidRDefault="00811DBD" w:rsidP="00811DB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8 Jul.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Probate of his Will.   (ibid.)</w:t>
      </w:r>
    </w:p>
    <w:p w14:paraId="2AFA7234" w14:textId="77777777" w:rsidR="00811DBD" w:rsidRDefault="00811DBD" w:rsidP="00811DBD">
      <w:pPr>
        <w:pStyle w:val="NoSpacing"/>
        <w:rPr>
          <w:rFonts w:cs="Times New Roman"/>
          <w:szCs w:val="24"/>
        </w:rPr>
      </w:pPr>
    </w:p>
    <w:p w14:paraId="64FC0E5A" w14:textId="77777777" w:rsidR="00811DBD" w:rsidRDefault="00811DBD" w:rsidP="00811DBD">
      <w:pPr>
        <w:pStyle w:val="NoSpacing"/>
        <w:rPr>
          <w:rFonts w:cs="Times New Roman"/>
          <w:szCs w:val="24"/>
        </w:rPr>
      </w:pPr>
    </w:p>
    <w:p w14:paraId="34BF8E41" w14:textId="77777777" w:rsidR="00811DBD" w:rsidRDefault="00811DBD" w:rsidP="00811DB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 May 2024</w:t>
      </w:r>
    </w:p>
    <w:p w14:paraId="3FB040C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6BCA97" w14:textId="77777777" w:rsidR="00811DBD" w:rsidRDefault="00811DBD" w:rsidP="009139A6">
      <w:r>
        <w:separator/>
      </w:r>
    </w:p>
  </w:endnote>
  <w:endnote w:type="continuationSeparator" w:id="0">
    <w:p w14:paraId="3B7D5AC3" w14:textId="77777777" w:rsidR="00811DBD" w:rsidRDefault="00811DB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4A243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33A72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CA6FC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7B3AD7" w14:textId="77777777" w:rsidR="00811DBD" w:rsidRDefault="00811DBD" w:rsidP="009139A6">
      <w:r>
        <w:separator/>
      </w:r>
    </w:p>
  </w:footnote>
  <w:footnote w:type="continuationSeparator" w:id="0">
    <w:p w14:paraId="31DA586E" w14:textId="77777777" w:rsidR="00811DBD" w:rsidRDefault="00811DB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D9DCC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4C15F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563D1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1DBD"/>
    <w:rsid w:val="000666E0"/>
    <w:rsid w:val="002510B7"/>
    <w:rsid w:val="00270799"/>
    <w:rsid w:val="005C130B"/>
    <w:rsid w:val="00811DBD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58F9A5"/>
  <w15:chartTrackingRefBased/>
  <w15:docId w15:val="{82049934-9A41-4736-8A80-6154AEDFA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2024-05-02T19:28:00Z</dcterms:created>
  <dcterms:modified xsi:type="dcterms:W3CDTF">2024-05-02T19:29:00Z</dcterms:modified>
</cp:coreProperties>
</file>